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F3A" w:rsidRPr="008023BD" w:rsidRDefault="00615F3A" w:rsidP="005F281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023B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23</w:t>
      </w:r>
    </w:p>
    <w:p w:rsidR="00615F3A" w:rsidRPr="008023BD" w:rsidRDefault="00615F3A" w:rsidP="005F281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решению Думы</w:t>
      </w:r>
    </w:p>
    <w:p w:rsidR="00615F3A" w:rsidRPr="008023BD" w:rsidRDefault="00615F3A" w:rsidP="005F281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Советского района</w:t>
      </w:r>
    </w:p>
    <w:p w:rsidR="00615F3A" w:rsidRPr="000D481A" w:rsidRDefault="00615F3A" w:rsidP="005F281A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0D481A">
        <w:rPr>
          <w:rFonts w:ascii="Times New Roman" w:hAnsi="Times New Roman" w:cs="Times New Roman"/>
          <w:color w:val="000000"/>
          <w:sz w:val="24"/>
          <w:szCs w:val="24"/>
        </w:rPr>
        <w:t xml:space="preserve">от 22 декабря </w:t>
      </w:r>
      <w:smartTag w:uri="urn:schemas-microsoft-com:office:smarttags" w:element="metricconverter">
        <w:smartTagPr>
          <w:attr w:name="ProductID" w:val="2014 г"/>
        </w:smartTagPr>
        <w:r w:rsidRPr="000D481A">
          <w:rPr>
            <w:rFonts w:ascii="Times New Roman" w:hAnsi="Times New Roman" w:cs="Times New Roman"/>
            <w:color w:val="000000"/>
            <w:sz w:val="24"/>
            <w:szCs w:val="24"/>
          </w:rPr>
          <w:t>2014 г</w:t>
        </w:r>
      </w:smartTag>
      <w:r w:rsidRPr="000D481A">
        <w:rPr>
          <w:rFonts w:ascii="Times New Roman" w:hAnsi="Times New Roman" w:cs="Times New Roman"/>
          <w:color w:val="000000"/>
          <w:sz w:val="24"/>
          <w:szCs w:val="24"/>
        </w:rPr>
        <w:t xml:space="preserve">. № 351 </w:t>
      </w:r>
      <w:r w:rsidRPr="000D48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F3A" w:rsidRPr="008023BD" w:rsidRDefault="00615F3A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иных межбюджетных трансфертов бюджетам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поселений, входящих в состав Советского района, 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>на плановый период 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и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p w:rsidR="00615F3A" w:rsidRPr="008023BD" w:rsidRDefault="00615F3A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0B3E1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>Таблица 1</w:t>
      </w:r>
    </w:p>
    <w:p w:rsidR="00615F3A" w:rsidRPr="008023BD" w:rsidRDefault="00615F3A" w:rsidP="000B3E1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23</w:t>
      </w:r>
    </w:p>
    <w:p w:rsidR="00615F3A" w:rsidRPr="008023BD" w:rsidRDefault="00615F3A" w:rsidP="00151F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F3A" w:rsidRPr="00F44950" w:rsidRDefault="00615F3A" w:rsidP="001933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межбюджетных трансфертов бюджетам поселений </w:t>
      </w:r>
      <w:r>
        <w:rPr>
          <w:rFonts w:ascii="Times New Roman" w:hAnsi="Times New Roman" w:cs="Times New Roman"/>
          <w:b/>
          <w:bCs/>
          <w:sz w:val="24"/>
          <w:szCs w:val="24"/>
        </w:rPr>
        <w:t>на плановый период 2016 и 2017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годов </w:t>
      </w:r>
      <w:r>
        <w:rPr>
          <w:rFonts w:ascii="Times New Roman" w:hAnsi="Times New Roman" w:cs="Times New Roman"/>
          <w:b/>
          <w:bCs/>
          <w:sz w:val="24"/>
          <w:szCs w:val="24"/>
        </w:rPr>
        <w:t>на создание условий для деятельности добровольных формирований населения по охране общественного порядка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программы "Профилактика правонарушений на терр</w:t>
      </w:r>
      <w:r>
        <w:rPr>
          <w:rFonts w:ascii="Times New Roman" w:hAnsi="Times New Roman" w:cs="Times New Roman"/>
          <w:b/>
          <w:bCs/>
          <w:sz w:val="24"/>
          <w:szCs w:val="24"/>
        </w:rPr>
        <w:t>итории Советского района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615F3A" w:rsidRPr="008023BD" w:rsidRDefault="00615F3A" w:rsidP="00151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5F3A" w:rsidRPr="008023BD" w:rsidRDefault="00615F3A" w:rsidP="00151F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EA63BC">
      <w:pPr>
        <w:spacing w:after="0" w:line="240" w:lineRule="auto"/>
        <w:ind w:left="778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8023BD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706" w:type="dxa"/>
        <w:tblInd w:w="-106" w:type="dxa"/>
        <w:tblLook w:val="00A0"/>
      </w:tblPr>
      <w:tblGrid>
        <w:gridCol w:w="4835"/>
        <w:gridCol w:w="2410"/>
        <w:gridCol w:w="2461"/>
      </w:tblGrid>
      <w:tr w:rsidR="00615F3A" w:rsidRPr="008023BD">
        <w:trPr>
          <w:trHeight w:val="58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 на год </w:t>
            </w:r>
          </w:p>
        </w:tc>
      </w:tr>
      <w:tr w:rsidR="00615F3A" w:rsidRPr="008023BD">
        <w:trPr>
          <w:trHeight w:val="176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48 7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51 6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6 9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B74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15F3A" w:rsidRPr="008023BD">
        <w:trPr>
          <w:trHeight w:val="29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15F3A" w:rsidRPr="008023BD" w:rsidRDefault="00615F3A" w:rsidP="00EA63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93 0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93 0</w:t>
            </w:r>
            <w:r w:rsidRPr="00DB74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00,00</w:t>
            </w:r>
          </w:p>
        </w:tc>
      </w:tr>
    </w:tbl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3B717F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0B3E1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0B3E1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0B3E1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>Таблица 2</w:t>
      </w:r>
    </w:p>
    <w:p w:rsidR="00615F3A" w:rsidRPr="008023BD" w:rsidRDefault="00615F3A" w:rsidP="000B3E12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23</w:t>
      </w:r>
    </w:p>
    <w:p w:rsidR="00615F3A" w:rsidRPr="008023BD" w:rsidRDefault="00615F3A" w:rsidP="00175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F3A" w:rsidRPr="00F44950" w:rsidRDefault="00615F3A" w:rsidP="008A4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плановый период 2016 и 2017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реализацию мероприятий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615F3A" w:rsidRPr="008023BD" w:rsidRDefault="00615F3A" w:rsidP="001750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EA63BC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42" w:type="dxa"/>
        <w:tblInd w:w="-106" w:type="dxa"/>
        <w:tblLook w:val="00A0"/>
      </w:tblPr>
      <w:tblGrid>
        <w:gridCol w:w="4835"/>
        <w:gridCol w:w="2410"/>
        <w:gridCol w:w="2397"/>
      </w:tblGrid>
      <w:tr w:rsidR="00615F3A" w:rsidRPr="008023BD">
        <w:trPr>
          <w:trHeight w:val="428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 на год </w:t>
            </w:r>
          </w:p>
        </w:tc>
      </w:tr>
      <w:tr w:rsidR="00615F3A" w:rsidRPr="008023BD">
        <w:trPr>
          <w:trHeight w:val="218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EA6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Pr="00DB74F5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1 562 700,00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Pr="00DB74F5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1 562 700,00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Pr="00DB74F5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1 246 200,00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Pr="00DB74F5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1 246 200,00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1 610 800,00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1 610 800,00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1 703 900,00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1 703 900,00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1 828 800,00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1 828 800,00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2 947 900,00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2 947 900,00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9 868 800,00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9 868 800,00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2 314 900,00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Default="00615F3A" w:rsidP="00A776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2 314 900,00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15F3A" w:rsidRPr="008023BD" w:rsidRDefault="00615F3A" w:rsidP="00EA63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Pr="00DB74F5" w:rsidRDefault="00615F3A" w:rsidP="00A776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23 084 000,00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5F3A" w:rsidRPr="00DB74F5" w:rsidRDefault="00615F3A" w:rsidP="00A776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23 084 000,00</w:t>
            </w:r>
          </w:p>
        </w:tc>
      </w:tr>
    </w:tbl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p w:rsidR="00615F3A" w:rsidRPr="008023BD" w:rsidRDefault="00615F3A" w:rsidP="008A4958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23</w:t>
      </w:r>
    </w:p>
    <w:p w:rsidR="00615F3A" w:rsidRPr="008023BD" w:rsidRDefault="00615F3A" w:rsidP="008A49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A4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плановый период 2016 и 2017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строительство (реконструкцию), капитальный ремонт и ремонт автомобильных дорог общего пользования местного значения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Совершенствование и развитие сети автомобильных дорог общего пользования местного значения в Советском районе на 2015-2017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615F3A" w:rsidRPr="008023BD" w:rsidRDefault="00615F3A" w:rsidP="008A49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8A4958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42" w:type="dxa"/>
        <w:tblInd w:w="-106" w:type="dxa"/>
        <w:tblLook w:val="00A0"/>
      </w:tblPr>
      <w:tblGrid>
        <w:gridCol w:w="4835"/>
        <w:gridCol w:w="2410"/>
        <w:gridCol w:w="2397"/>
      </w:tblGrid>
      <w:tr w:rsidR="00615F3A" w:rsidRPr="008023BD">
        <w:trPr>
          <w:trHeight w:val="428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 на год </w:t>
            </w:r>
          </w:p>
        </w:tc>
      </w:tr>
      <w:tr w:rsidR="00615F3A" w:rsidRPr="008023BD">
        <w:trPr>
          <w:trHeight w:val="218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7 797 300,00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20 088 900,00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3 307 000,00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11 816 100,00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22 920 400,00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20 088 900,00</w:t>
            </w:r>
          </w:p>
        </w:tc>
      </w:tr>
    </w:tbl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CD0D13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CD0D13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p w:rsidR="00615F3A" w:rsidRPr="008023BD" w:rsidRDefault="00615F3A" w:rsidP="00CD0D13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23</w:t>
      </w:r>
    </w:p>
    <w:p w:rsidR="00615F3A" w:rsidRPr="008023BD" w:rsidRDefault="00615F3A" w:rsidP="00CD0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CD0D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плановый период 2016 и 2017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благоустройство домовых территорий в рамках непрограммного направления деятельности 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b/>
          <w:bCs/>
          <w:sz w:val="24"/>
          <w:szCs w:val="24"/>
        </w:rPr>
        <w:t>Межбюджетные трансферты, передаваемые бюджетам муниципальных образований Советского района, не отнесенные к муниципальным программам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:rsidR="00615F3A" w:rsidRPr="008023BD" w:rsidRDefault="00615F3A" w:rsidP="00CD0D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CD0D13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42" w:type="dxa"/>
        <w:tblInd w:w="-106" w:type="dxa"/>
        <w:tblLook w:val="00A0"/>
      </w:tblPr>
      <w:tblGrid>
        <w:gridCol w:w="4835"/>
        <w:gridCol w:w="2410"/>
        <w:gridCol w:w="2397"/>
      </w:tblGrid>
      <w:tr w:rsidR="00615F3A" w:rsidRPr="008023BD">
        <w:trPr>
          <w:trHeight w:val="428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 на год </w:t>
            </w:r>
          </w:p>
        </w:tc>
      </w:tr>
      <w:tr w:rsidR="00615F3A" w:rsidRPr="008023BD">
        <w:trPr>
          <w:trHeight w:val="218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102 600,00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99 200,00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80 700,00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97 800,00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F3A" w:rsidRDefault="00615F3A" w:rsidP="00CD0D13">
            <w:pPr>
              <w:jc w:val="right"/>
            </w:pPr>
            <w:r w:rsidRPr="00D476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122 000,00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F3A" w:rsidRDefault="00615F3A" w:rsidP="00CD0D13">
            <w:pPr>
              <w:jc w:val="right"/>
            </w:pPr>
            <w:r w:rsidRPr="00D476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147 600,00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F3A" w:rsidRDefault="00615F3A" w:rsidP="00CD0D13">
            <w:pPr>
              <w:jc w:val="right"/>
            </w:pPr>
            <w:r w:rsidRPr="00D476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F3A" w:rsidRDefault="00615F3A" w:rsidP="00CD0D13">
            <w:pPr>
              <w:jc w:val="right"/>
            </w:pPr>
            <w:r w:rsidRPr="00D476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82 100,00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5F3A" w:rsidRDefault="00615F3A" w:rsidP="00CD0D13">
            <w:pPr>
              <w:jc w:val="right"/>
            </w:pPr>
            <w:r w:rsidRPr="00D4765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1 132 000,00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ED497C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CD0D13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CD0D13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CD0D13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p w:rsidR="00615F3A" w:rsidRPr="008023BD" w:rsidRDefault="00615F3A" w:rsidP="00CD0D13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23</w:t>
      </w:r>
    </w:p>
    <w:p w:rsidR="00615F3A" w:rsidRPr="008023BD" w:rsidRDefault="00615F3A" w:rsidP="00CD0D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F3A" w:rsidRPr="00F44950" w:rsidRDefault="00615F3A" w:rsidP="00CD0D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плановый период 2016 и 2017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повышение оплаты труда работников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муниципальных учреждений культуры и дополнительного образования детей в целях реализации указов</w:t>
      </w:r>
      <w:r w:rsidRPr="006B3A7A">
        <w:rPr>
          <w:rFonts w:ascii="Times New Roman" w:hAnsi="Times New Roman" w:cs="Times New Roman"/>
          <w:b/>
          <w:bCs/>
          <w:sz w:val="24"/>
          <w:szCs w:val="24"/>
        </w:rPr>
        <w:t xml:space="preserve"> Президента Российской Федерации от 7 мая 2012 года № 597 "О мероприятиях по реализации государственной социальной политики"</w:t>
      </w:r>
      <w:r>
        <w:rPr>
          <w:rFonts w:ascii="Times New Roman" w:hAnsi="Times New Roman" w:cs="Times New Roman"/>
          <w:b/>
          <w:bCs/>
          <w:sz w:val="24"/>
          <w:szCs w:val="24"/>
        </w:rPr>
        <w:t>, 1 июня 2012 года № 761 «О национальной стратегии действий</w:t>
      </w:r>
      <w:r w:rsidRPr="00A157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интересах детей на 2012-2017 годы» в рамках подпрограммы «Совершенствование системы управления в культуре» 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"Развитие культуры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туризма в Советском районе на 2015-2017</w:t>
      </w:r>
      <w:r w:rsidRPr="00365D48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615F3A" w:rsidRPr="008023BD" w:rsidRDefault="00615F3A" w:rsidP="00CD0D1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CD0D13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42" w:type="dxa"/>
        <w:tblInd w:w="-106" w:type="dxa"/>
        <w:tblLook w:val="00A0"/>
      </w:tblPr>
      <w:tblGrid>
        <w:gridCol w:w="4835"/>
        <w:gridCol w:w="2410"/>
        <w:gridCol w:w="2397"/>
      </w:tblGrid>
      <w:tr w:rsidR="00615F3A" w:rsidRPr="008023BD">
        <w:trPr>
          <w:trHeight w:val="428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 на год </w:t>
            </w:r>
          </w:p>
        </w:tc>
      </w:tr>
      <w:tr w:rsidR="00615F3A" w:rsidRPr="008023BD">
        <w:trPr>
          <w:trHeight w:val="218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 xml:space="preserve">г.п. Агириш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F44950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2 213 300,00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F44950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2 213 300,00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1 519 900,00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1 519 900,00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Зеленоборск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1 791 600,00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1 791 600,00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1 567 800,00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1 567 800,00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Малиновский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1 565 000,00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1 565 000,00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Пионерский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2 173 000,00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2 173 000,00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Советский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2 791 700,00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2 791 700,00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Таёжный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790 900,00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790 900,00</w:t>
            </w:r>
          </w:p>
        </w:tc>
      </w:tr>
      <w:tr w:rsidR="00615F3A" w:rsidRPr="008023BD">
        <w:trPr>
          <w:trHeight w:val="448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F44950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14 413 200,00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F44950" w:rsidRDefault="00615F3A" w:rsidP="0042620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14 413 200,00</w:t>
            </w:r>
          </w:p>
        </w:tc>
      </w:tr>
    </w:tbl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615F3A" w:rsidRPr="008023BD" w:rsidRDefault="00615F3A" w:rsidP="00544E1F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23</w:t>
      </w:r>
    </w:p>
    <w:p w:rsidR="00615F3A" w:rsidRPr="008023BD" w:rsidRDefault="00615F3A" w:rsidP="00544E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5F3A" w:rsidRPr="00277C97" w:rsidRDefault="00615F3A" w:rsidP="00544E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950">
        <w:rPr>
          <w:rFonts w:ascii="Times New Roman" w:hAnsi="Times New Roman" w:cs="Times New Roman"/>
          <w:b/>
          <w:bCs/>
          <w:sz w:val="24"/>
          <w:szCs w:val="24"/>
        </w:rPr>
        <w:t>Распределение межбюджетных трансф</w:t>
      </w:r>
      <w:r>
        <w:rPr>
          <w:rFonts w:ascii="Times New Roman" w:hAnsi="Times New Roman" w:cs="Times New Roman"/>
          <w:b/>
          <w:bCs/>
          <w:sz w:val="24"/>
          <w:szCs w:val="24"/>
        </w:rPr>
        <w:t>ертов бюджетам поселений на плановый период 2016 и 2017</w:t>
      </w:r>
      <w:r w:rsidRPr="008023BD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Pr="00F44950">
        <w:rPr>
          <w:rFonts w:ascii="Times New Roman" w:hAnsi="Times New Roman" w:cs="Times New Roman"/>
          <w:b/>
          <w:bCs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содействие развитию исторических и иных местных традиций в рамках подпрограммы «Создание условий для эффективного и ответственного управления муниципальными финансами, повышения устойчивости местных бюджетов Советского района на 2015-2017 годы» 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>муниципальной программы "</w:t>
      </w:r>
      <w:r>
        <w:rPr>
          <w:rFonts w:ascii="Times New Roman" w:hAnsi="Times New Roman" w:cs="Times New Roman"/>
          <w:b/>
          <w:bCs/>
          <w:sz w:val="24"/>
          <w:szCs w:val="24"/>
        </w:rPr>
        <w:t>Повышение эффективности управления муниципальными финансами Советского района на 2015-2017</w:t>
      </w:r>
      <w:r w:rsidRPr="00277C97">
        <w:rPr>
          <w:rFonts w:ascii="Times New Roman" w:hAnsi="Times New Roman" w:cs="Times New Roman"/>
          <w:b/>
          <w:bCs/>
          <w:sz w:val="24"/>
          <w:szCs w:val="24"/>
        </w:rPr>
        <w:t xml:space="preserve"> годы"</w:t>
      </w:r>
    </w:p>
    <w:p w:rsidR="00615F3A" w:rsidRPr="008023BD" w:rsidRDefault="00615F3A" w:rsidP="00544E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5F3A" w:rsidRPr="008023BD" w:rsidRDefault="00615F3A" w:rsidP="00544E1F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023BD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642" w:type="dxa"/>
        <w:tblInd w:w="-106" w:type="dxa"/>
        <w:tblLook w:val="00A0"/>
      </w:tblPr>
      <w:tblGrid>
        <w:gridCol w:w="4835"/>
        <w:gridCol w:w="2410"/>
        <w:gridCol w:w="2397"/>
      </w:tblGrid>
      <w:tr w:rsidR="00615F3A" w:rsidRPr="008023BD">
        <w:trPr>
          <w:trHeight w:val="428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44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Сумма на год </w:t>
            </w:r>
          </w:p>
        </w:tc>
      </w:tr>
      <w:tr w:rsidR="00615F3A" w:rsidRPr="008023BD">
        <w:trPr>
          <w:trHeight w:val="218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2016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F3A" w:rsidRPr="008023BD" w:rsidRDefault="00615F3A" w:rsidP="00426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  <w:r w:rsidRPr="008023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с.п. Алябьевский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5F3A" w:rsidRPr="008C5C70" w:rsidRDefault="00615F3A" w:rsidP="00426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C70">
              <w:rPr>
                <w:rFonts w:ascii="Times New Roman" w:hAnsi="Times New Roman" w:cs="Times New Roman"/>
                <w:sz w:val="24"/>
                <w:szCs w:val="24"/>
              </w:rPr>
              <w:t>г.п. Коммунистический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Default="00615F3A" w:rsidP="004262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15F3A" w:rsidRPr="008023BD">
        <w:trPr>
          <w:trHeight w:val="296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615F3A" w:rsidRPr="008023BD" w:rsidRDefault="00615F3A" w:rsidP="004262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23B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1 600 000,00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5F3A" w:rsidRPr="00DB74F5" w:rsidRDefault="00615F3A" w:rsidP="0042620C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615F3A" w:rsidRPr="008023BD" w:rsidRDefault="00615F3A" w:rsidP="00803B76">
      <w:pPr>
        <w:rPr>
          <w:rFonts w:ascii="Times New Roman" w:hAnsi="Times New Roman" w:cs="Times New Roman"/>
          <w:sz w:val="24"/>
          <w:szCs w:val="24"/>
        </w:rPr>
      </w:pPr>
    </w:p>
    <w:sectPr w:rsidR="00615F3A" w:rsidRPr="008023BD" w:rsidSect="00484C10">
      <w:headerReference w:type="default" r:id="rId6"/>
      <w:pgSz w:w="11906" w:h="16838" w:code="9"/>
      <w:pgMar w:top="1134" w:right="567" w:bottom="284" w:left="1701" w:header="709" w:footer="709" w:gutter="0"/>
      <w:pgNumType w:start="174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F3A" w:rsidRDefault="00615F3A" w:rsidP="009D013F">
      <w:pPr>
        <w:spacing w:after="0" w:line="240" w:lineRule="auto"/>
      </w:pPr>
      <w:r>
        <w:separator/>
      </w:r>
    </w:p>
  </w:endnote>
  <w:endnote w:type="continuationSeparator" w:id="1">
    <w:p w:rsidR="00615F3A" w:rsidRDefault="00615F3A" w:rsidP="009D0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F3A" w:rsidRDefault="00615F3A" w:rsidP="009D013F">
      <w:pPr>
        <w:spacing w:after="0" w:line="240" w:lineRule="auto"/>
      </w:pPr>
      <w:r>
        <w:separator/>
      </w:r>
    </w:p>
  </w:footnote>
  <w:footnote w:type="continuationSeparator" w:id="1">
    <w:p w:rsidR="00615F3A" w:rsidRDefault="00615F3A" w:rsidP="009D0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F3A" w:rsidRDefault="00615F3A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1F5B"/>
    <w:rsid w:val="00005603"/>
    <w:rsid w:val="00006E91"/>
    <w:rsid w:val="00011659"/>
    <w:rsid w:val="000118E1"/>
    <w:rsid w:val="000256B8"/>
    <w:rsid w:val="00026578"/>
    <w:rsid w:val="0003471F"/>
    <w:rsid w:val="00040E6E"/>
    <w:rsid w:val="00041048"/>
    <w:rsid w:val="00052322"/>
    <w:rsid w:val="00054989"/>
    <w:rsid w:val="00057831"/>
    <w:rsid w:val="00064168"/>
    <w:rsid w:val="00070891"/>
    <w:rsid w:val="00074398"/>
    <w:rsid w:val="00084D85"/>
    <w:rsid w:val="00093997"/>
    <w:rsid w:val="000A336A"/>
    <w:rsid w:val="000B3E12"/>
    <w:rsid w:val="000B5D34"/>
    <w:rsid w:val="000B7DA4"/>
    <w:rsid w:val="000D03CC"/>
    <w:rsid w:val="000D421C"/>
    <w:rsid w:val="000D426D"/>
    <w:rsid w:val="000D481A"/>
    <w:rsid w:val="000F0930"/>
    <w:rsid w:val="00132F61"/>
    <w:rsid w:val="00141854"/>
    <w:rsid w:val="001458EF"/>
    <w:rsid w:val="00145EC1"/>
    <w:rsid w:val="00151F5B"/>
    <w:rsid w:val="00156E21"/>
    <w:rsid w:val="001724A3"/>
    <w:rsid w:val="00175067"/>
    <w:rsid w:val="001933DD"/>
    <w:rsid w:val="00195979"/>
    <w:rsid w:val="001D256E"/>
    <w:rsid w:val="001D2F18"/>
    <w:rsid w:val="001D33AB"/>
    <w:rsid w:val="001D34FC"/>
    <w:rsid w:val="001E4FC1"/>
    <w:rsid w:val="001E6E94"/>
    <w:rsid w:val="001F6750"/>
    <w:rsid w:val="00202F1F"/>
    <w:rsid w:val="0020502B"/>
    <w:rsid w:val="00230F67"/>
    <w:rsid w:val="0024354A"/>
    <w:rsid w:val="00250862"/>
    <w:rsid w:val="00272136"/>
    <w:rsid w:val="00277C97"/>
    <w:rsid w:val="0028478B"/>
    <w:rsid w:val="00287275"/>
    <w:rsid w:val="002907EC"/>
    <w:rsid w:val="00290AE9"/>
    <w:rsid w:val="00294AC9"/>
    <w:rsid w:val="002B5439"/>
    <w:rsid w:val="002C4ED0"/>
    <w:rsid w:val="002C5019"/>
    <w:rsid w:val="002C6A60"/>
    <w:rsid w:val="002E2E1F"/>
    <w:rsid w:val="002E36E3"/>
    <w:rsid w:val="002F0B80"/>
    <w:rsid w:val="002F64CD"/>
    <w:rsid w:val="002F74F4"/>
    <w:rsid w:val="003021B7"/>
    <w:rsid w:val="00303E73"/>
    <w:rsid w:val="00313382"/>
    <w:rsid w:val="00321EA5"/>
    <w:rsid w:val="0033091E"/>
    <w:rsid w:val="00346E0C"/>
    <w:rsid w:val="00361EE4"/>
    <w:rsid w:val="00364929"/>
    <w:rsid w:val="00365D48"/>
    <w:rsid w:val="00386EB0"/>
    <w:rsid w:val="003A7CBF"/>
    <w:rsid w:val="003B717F"/>
    <w:rsid w:val="003F5871"/>
    <w:rsid w:val="00413B44"/>
    <w:rsid w:val="004261D1"/>
    <w:rsid w:val="0042620C"/>
    <w:rsid w:val="00433C89"/>
    <w:rsid w:val="00437C95"/>
    <w:rsid w:val="00444559"/>
    <w:rsid w:val="00446A39"/>
    <w:rsid w:val="00453B07"/>
    <w:rsid w:val="004765E0"/>
    <w:rsid w:val="00480554"/>
    <w:rsid w:val="00480AAA"/>
    <w:rsid w:val="00484C10"/>
    <w:rsid w:val="00496581"/>
    <w:rsid w:val="0049698A"/>
    <w:rsid w:val="004B3F6F"/>
    <w:rsid w:val="004B505A"/>
    <w:rsid w:val="004B5B48"/>
    <w:rsid w:val="004D167D"/>
    <w:rsid w:val="004D5A2E"/>
    <w:rsid w:val="004E1DC6"/>
    <w:rsid w:val="004E3106"/>
    <w:rsid w:val="004E3D13"/>
    <w:rsid w:val="004F196F"/>
    <w:rsid w:val="004F7504"/>
    <w:rsid w:val="00507C80"/>
    <w:rsid w:val="00512216"/>
    <w:rsid w:val="00520086"/>
    <w:rsid w:val="0054103B"/>
    <w:rsid w:val="005449C3"/>
    <w:rsid w:val="00544E1F"/>
    <w:rsid w:val="005500D5"/>
    <w:rsid w:val="00552AA4"/>
    <w:rsid w:val="00555A6B"/>
    <w:rsid w:val="005617C8"/>
    <w:rsid w:val="0056779E"/>
    <w:rsid w:val="00570F74"/>
    <w:rsid w:val="00572A23"/>
    <w:rsid w:val="00572A71"/>
    <w:rsid w:val="00577431"/>
    <w:rsid w:val="00585765"/>
    <w:rsid w:val="00590A4B"/>
    <w:rsid w:val="005967A7"/>
    <w:rsid w:val="0059753D"/>
    <w:rsid w:val="005B7E19"/>
    <w:rsid w:val="005C1192"/>
    <w:rsid w:val="005C2E2E"/>
    <w:rsid w:val="005C5D6C"/>
    <w:rsid w:val="005D7743"/>
    <w:rsid w:val="005F281A"/>
    <w:rsid w:val="005F7262"/>
    <w:rsid w:val="00601EC6"/>
    <w:rsid w:val="0060504E"/>
    <w:rsid w:val="00605F42"/>
    <w:rsid w:val="00606E0C"/>
    <w:rsid w:val="00607D85"/>
    <w:rsid w:val="0061023B"/>
    <w:rsid w:val="00615F3A"/>
    <w:rsid w:val="00625416"/>
    <w:rsid w:val="0062572A"/>
    <w:rsid w:val="00632F22"/>
    <w:rsid w:val="00633B0A"/>
    <w:rsid w:val="00636A95"/>
    <w:rsid w:val="006518FB"/>
    <w:rsid w:val="006544A3"/>
    <w:rsid w:val="006761B0"/>
    <w:rsid w:val="00693AF4"/>
    <w:rsid w:val="006A55D1"/>
    <w:rsid w:val="006B3927"/>
    <w:rsid w:val="006B3A7A"/>
    <w:rsid w:val="006D0914"/>
    <w:rsid w:val="006D5427"/>
    <w:rsid w:val="006F794B"/>
    <w:rsid w:val="00702DE5"/>
    <w:rsid w:val="007032C4"/>
    <w:rsid w:val="00703A02"/>
    <w:rsid w:val="00705F80"/>
    <w:rsid w:val="007209DB"/>
    <w:rsid w:val="007247A4"/>
    <w:rsid w:val="00733F7A"/>
    <w:rsid w:val="00733FA3"/>
    <w:rsid w:val="0074186A"/>
    <w:rsid w:val="00752135"/>
    <w:rsid w:val="0075481A"/>
    <w:rsid w:val="007728D7"/>
    <w:rsid w:val="007745C9"/>
    <w:rsid w:val="0077625C"/>
    <w:rsid w:val="00784440"/>
    <w:rsid w:val="00793F5F"/>
    <w:rsid w:val="007949C5"/>
    <w:rsid w:val="00797934"/>
    <w:rsid w:val="007A548D"/>
    <w:rsid w:val="007B7483"/>
    <w:rsid w:val="007C1093"/>
    <w:rsid w:val="007D2D7A"/>
    <w:rsid w:val="007D5725"/>
    <w:rsid w:val="007D6B97"/>
    <w:rsid w:val="007E261E"/>
    <w:rsid w:val="007F1D4F"/>
    <w:rsid w:val="00800B0A"/>
    <w:rsid w:val="008023BD"/>
    <w:rsid w:val="0080276D"/>
    <w:rsid w:val="00803B76"/>
    <w:rsid w:val="0080472E"/>
    <w:rsid w:val="008126DB"/>
    <w:rsid w:val="00826280"/>
    <w:rsid w:val="0084024F"/>
    <w:rsid w:val="00842C9E"/>
    <w:rsid w:val="00845309"/>
    <w:rsid w:val="008465D8"/>
    <w:rsid w:val="0085451C"/>
    <w:rsid w:val="0085555A"/>
    <w:rsid w:val="00867714"/>
    <w:rsid w:val="00872503"/>
    <w:rsid w:val="00881B4E"/>
    <w:rsid w:val="00882D67"/>
    <w:rsid w:val="00884A85"/>
    <w:rsid w:val="00885DDB"/>
    <w:rsid w:val="008A1812"/>
    <w:rsid w:val="008A4013"/>
    <w:rsid w:val="008A4958"/>
    <w:rsid w:val="008C15DD"/>
    <w:rsid w:val="008C4892"/>
    <w:rsid w:val="008C494F"/>
    <w:rsid w:val="008C5C70"/>
    <w:rsid w:val="008D2E32"/>
    <w:rsid w:val="008D6045"/>
    <w:rsid w:val="008E4C31"/>
    <w:rsid w:val="008F2406"/>
    <w:rsid w:val="00902338"/>
    <w:rsid w:val="00912D33"/>
    <w:rsid w:val="00917E04"/>
    <w:rsid w:val="009248A2"/>
    <w:rsid w:val="00935882"/>
    <w:rsid w:val="00942C2F"/>
    <w:rsid w:val="00943C99"/>
    <w:rsid w:val="009571E9"/>
    <w:rsid w:val="00962B2D"/>
    <w:rsid w:val="0097710B"/>
    <w:rsid w:val="0099614D"/>
    <w:rsid w:val="009B06A4"/>
    <w:rsid w:val="009C1987"/>
    <w:rsid w:val="009C3762"/>
    <w:rsid w:val="009D013F"/>
    <w:rsid w:val="009F573B"/>
    <w:rsid w:val="00A027D4"/>
    <w:rsid w:val="00A103A4"/>
    <w:rsid w:val="00A157D0"/>
    <w:rsid w:val="00A17C6D"/>
    <w:rsid w:val="00A2083A"/>
    <w:rsid w:val="00A20CA9"/>
    <w:rsid w:val="00A26A0F"/>
    <w:rsid w:val="00A31460"/>
    <w:rsid w:val="00A446C8"/>
    <w:rsid w:val="00A62E1D"/>
    <w:rsid w:val="00A776F2"/>
    <w:rsid w:val="00A97D2E"/>
    <w:rsid w:val="00AA02DA"/>
    <w:rsid w:val="00AC4630"/>
    <w:rsid w:val="00AD63E9"/>
    <w:rsid w:val="00AD6E61"/>
    <w:rsid w:val="00AE271F"/>
    <w:rsid w:val="00AE2800"/>
    <w:rsid w:val="00AF39F8"/>
    <w:rsid w:val="00AF3E46"/>
    <w:rsid w:val="00AF55A7"/>
    <w:rsid w:val="00B21652"/>
    <w:rsid w:val="00B2334A"/>
    <w:rsid w:val="00B31A4D"/>
    <w:rsid w:val="00B31B5A"/>
    <w:rsid w:val="00B32F1B"/>
    <w:rsid w:val="00B57AC7"/>
    <w:rsid w:val="00B6756A"/>
    <w:rsid w:val="00B82FD8"/>
    <w:rsid w:val="00B865A3"/>
    <w:rsid w:val="00B9341E"/>
    <w:rsid w:val="00B97553"/>
    <w:rsid w:val="00BA11D5"/>
    <w:rsid w:val="00BA1508"/>
    <w:rsid w:val="00BA2551"/>
    <w:rsid w:val="00BA2A83"/>
    <w:rsid w:val="00BA37DD"/>
    <w:rsid w:val="00BA4A32"/>
    <w:rsid w:val="00BB3B41"/>
    <w:rsid w:val="00BC50CF"/>
    <w:rsid w:val="00BD6721"/>
    <w:rsid w:val="00C12EB1"/>
    <w:rsid w:val="00C220C9"/>
    <w:rsid w:val="00C330C9"/>
    <w:rsid w:val="00C52FC8"/>
    <w:rsid w:val="00C53F0B"/>
    <w:rsid w:val="00C56A66"/>
    <w:rsid w:val="00C57CB6"/>
    <w:rsid w:val="00C667AF"/>
    <w:rsid w:val="00C66C65"/>
    <w:rsid w:val="00C74168"/>
    <w:rsid w:val="00C7594E"/>
    <w:rsid w:val="00C764E7"/>
    <w:rsid w:val="00C76FA2"/>
    <w:rsid w:val="00C952EF"/>
    <w:rsid w:val="00CC4F28"/>
    <w:rsid w:val="00CC4FA9"/>
    <w:rsid w:val="00CC7AE8"/>
    <w:rsid w:val="00CD0D13"/>
    <w:rsid w:val="00CD400B"/>
    <w:rsid w:val="00CE59FA"/>
    <w:rsid w:val="00D004ED"/>
    <w:rsid w:val="00D11B19"/>
    <w:rsid w:val="00D25B93"/>
    <w:rsid w:val="00D320B0"/>
    <w:rsid w:val="00D33878"/>
    <w:rsid w:val="00D406CC"/>
    <w:rsid w:val="00D42A1D"/>
    <w:rsid w:val="00D4663A"/>
    <w:rsid w:val="00D46B73"/>
    <w:rsid w:val="00D47659"/>
    <w:rsid w:val="00D805E5"/>
    <w:rsid w:val="00D81E9D"/>
    <w:rsid w:val="00DA41BF"/>
    <w:rsid w:val="00DA5B90"/>
    <w:rsid w:val="00DA74E4"/>
    <w:rsid w:val="00DB1A82"/>
    <w:rsid w:val="00DB291F"/>
    <w:rsid w:val="00DB49ED"/>
    <w:rsid w:val="00DB74F5"/>
    <w:rsid w:val="00DC294F"/>
    <w:rsid w:val="00DC5530"/>
    <w:rsid w:val="00DC6A8B"/>
    <w:rsid w:val="00DC6D9A"/>
    <w:rsid w:val="00DE390E"/>
    <w:rsid w:val="00DE6973"/>
    <w:rsid w:val="00E05A33"/>
    <w:rsid w:val="00E117A8"/>
    <w:rsid w:val="00E13088"/>
    <w:rsid w:val="00E14E67"/>
    <w:rsid w:val="00E31142"/>
    <w:rsid w:val="00E42061"/>
    <w:rsid w:val="00E4651B"/>
    <w:rsid w:val="00E532ED"/>
    <w:rsid w:val="00E53826"/>
    <w:rsid w:val="00E53FF8"/>
    <w:rsid w:val="00E63C9F"/>
    <w:rsid w:val="00E67816"/>
    <w:rsid w:val="00E75CC7"/>
    <w:rsid w:val="00E8769F"/>
    <w:rsid w:val="00EA63BC"/>
    <w:rsid w:val="00EB0F0C"/>
    <w:rsid w:val="00EB4ADB"/>
    <w:rsid w:val="00EB4EA1"/>
    <w:rsid w:val="00ED497C"/>
    <w:rsid w:val="00EE260E"/>
    <w:rsid w:val="00EE2811"/>
    <w:rsid w:val="00EE5C7A"/>
    <w:rsid w:val="00F04C6D"/>
    <w:rsid w:val="00F06FB9"/>
    <w:rsid w:val="00F27EDB"/>
    <w:rsid w:val="00F37AC1"/>
    <w:rsid w:val="00F408D4"/>
    <w:rsid w:val="00F43F34"/>
    <w:rsid w:val="00F44950"/>
    <w:rsid w:val="00F56EFF"/>
    <w:rsid w:val="00F77F9B"/>
    <w:rsid w:val="00F85771"/>
    <w:rsid w:val="00FA6473"/>
    <w:rsid w:val="00FB3364"/>
    <w:rsid w:val="00FB3C59"/>
    <w:rsid w:val="00FB6206"/>
    <w:rsid w:val="00FB7761"/>
    <w:rsid w:val="00FD367E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F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D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D013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D01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013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75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135</TotalTime>
  <Pages>6</Pages>
  <Words>734</Words>
  <Characters>4188</Characters>
  <Application>Microsoft Office Outlook</Application>
  <DocSecurity>0</DocSecurity>
  <Lines>0</Lines>
  <Paragraphs>0</Paragraphs>
  <ScaleCrop>false</ScaleCrop>
  <Company>ФЭУ Советского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frayva</dc:creator>
  <cp:keywords/>
  <dc:description/>
  <cp:lastModifiedBy>FuckYouBill</cp:lastModifiedBy>
  <cp:revision>29</cp:revision>
  <cp:lastPrinted>2013-10-16T13:20:00Z</cp:lastPrinted>
  <dcterms:created xsi:type="dcterms:W3CDTF">2013-10-31T08:10:00Z</dcterms:created>
  <dcterms:modified xsi:type="dcterms:W3CDTF">2014-12-22T06:32:00Z</dcterms:modified>
</cp:coreProperties>
</file>